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A5" w:rsidRPr="002D7F1C" w:rsidRDefault="002C02A5" w:rsidP="00BE4E45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  <w:lang w:eastAsia="ru-RU"/>
        </w:rPr>
      </w:pPr>
      <w:r w:rsidRPr="002D7F1C">
        <w:rPr>
          <w:rFonts w:ascii="Times New Roman" w:hAnsi="Times New Roman"/>
          <w:b/>
          <w:sz w:val="36"/>
          <w:szCs w:val="36"/>
          <w:lang w:eastAsia="ru-RU"/>
        </w:rPr>
        <w:t>РЕКОМЕНДАЦИИ ДЛЯ РОДИТЕЛЕЙ</w:t>
      </w:r>
    </w:p>
    <w:p w:rsidR="002C02A5" w:rsidRPr="00BE4E45" w:rsidRDefault="002C02A5" w:rsidP="00BE4E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2C02A5" w:rsidRPr="002D7F1C" w:rsidRDefault="002C02A5" w:rsidP="002D7F1C">
      <w:pPr>
        <w:spacing w:after="0" w:line="240" w:lineRule="auto"/>
        <w:ind w:firstLine="1260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sz w:val="28"/>
          <w:szCs w:val="28"/>
          <w:lang w:eastAsia="ru-RU"/>
        </w:rPr>
        <w:t xml:space="preserve">Сколько раз ваши попытки поговорить с ребёнком-подростком заканчивались руганью? Сколько раз вам приходилось собирать всю волю в кулак, чтобы не ударить вконец обнаглевшее чадо? Сколько раз вы в отчаянии давали волю слезам, когда он уходил, громко хлопнув дверью? А ведь всё могло быть совершенно иначе! Просто нужно знать подход к ребёнку в этот сложный период. Общение родителей с подростком зачастую основывается на нравоучениях, наставлениях и «поучительстве». Это в корне неправильно. Вот десять способов мирного общения с ребёнком подросткового возраста. Они станут для вас настоящим спасением. Вы удивитесь результату. </w:t>
      </w:r>
    </w:p>
    <w:p w:rsidR="002C02A5" w:rsidRPr="0040032D" w:rsidRDefault="002C02A5" w:rsidP="002D7F1C">
      <w:pPr>
        <w:pStyle w:val="ListParagraph"/>
        <w:numPr>
          <w:ilvl w:val="0"/>
          <w:numId w:val="1"/>
        </w:numPr>
        <w:spacing w:after="0" w:line="240" w:lineRule="auto"/>
        <w:ind w:right="7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Проведите чёткую границу между понятиями</w:t>
      </w:r>
    </w:p>
    <w:p w:rsidR="002C02A5" w:rsidRPr="002D7F1C" w:rsidRDefault="002C02A5" w:rsidP="0040032D">
      <w:pPr>
        <w:pStyle w:val="ListParagraph"/>
        <w:spacing w:after="0" w:line="240" w:lineRule="auto"/>
        <w:ind w:left="360" w:right="7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«родитель»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2D7F1C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и «друг»</w:t>
      </w:r>
    </w:p>
    <w:p w:rsidR="002C02A5" w:rsidRPr="002D7F1C" w:rsidRDefault="002C02A5" w:rsidP="002D7F1C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i/>
          <w:iCs/>
          <w:sz w:val="28"/>
          <w:szCs w:val="28"/>
          <w:u w:val="single"/>
          <w:lang w:eastAsia="ru-RU"/>
        </w:rPr>
        <w:br/>
      </w:r>
      <w:r w:rsidRPr="002D7F1C">
        <w:rPr>
          <w:rFonts w:ascii="Times New Roman" w:hAnsi="Times New Roman"/>
          <w:sz w:val="28"/>
          <w:szCs w:val="28"/>
          <w:lang w:eastAsia="ru-RU"/>
        </w:rPr>
        <w:t>Вы можете стать другом своему ребенку. Но если вы при этом станете с ним «на одну планку», отбросите своё родительское превосходство – это рано или поздно приведёт к проблеме. Это кажется грубым, но ребёнок должен знать своё место в семье. Он – младший. Он только учится жить в мире проблем и противоречий. Вы же в первую очередь – поддержка, опора в трудную минуту. Подросток должен чувствовать в вас защиту, уважать ваш ум и умение выходить из сложных ситуаций. Поймите: дети могут найти друзей в любом месте. Тогда как хорошие родители встречаются крайне редко.</w:t>
      </w:r>
    </w:p>
    <w:p w:rsidR="002C02A5" w:rsidRPr="002D7F1C" w:rsidRDefault="002C02A5" w:rsidP="002D7F1C">
      <w:pPr>
        <w:pStyle w:val="ListParagraph"/>
        <w:numPr>
          <w:ilvl w:val="0"/>
          <w:numId w:val="1"/>
        </w:numPr>
        <w:spacing w:after="0" w:line="240" w:lineRule="auto"/>
        <w:ind w:right="7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Будьте участливы</w:t>
      </w:r>
    </w:p>
    <w:p w:rsidR="002C02A5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i/>
          <w:iCs/>
          <w:sz w:val="28"/>
          <w:szCs w:val="28"/>
          <w:u w:val="single"/>
          <w:lang w:eastAsia="ru-RU"/>
        </w:rPr>
        <w:br/>
      </w:r>
      <w:r w:rsidRPr="002D7F1C">
        <w:rPr>
          <w:rFonts w:ascii="Times New Roman" w:hAnsi="Times New Roman"/>
          <w:sz w:val="28"/>
          <w:szCs w:val="28"/>
          <w:lang w:eastAsia="ru-RU"/>
        </w:rPr>
        <w:t>Это значит быть рядом, даже когда это нелегко и неудобно, когда вы загружены работой, когда усталость одолевает вас. Вы нужны своему ребёнку. Особенно в подростковый период, когда проблемы кажутся неразрешимыми, мир несправедливым, а будущее весьма туманным. Вы всегда должны знать, что происходит в жизни вашего ребенка. Вы должны заслужить его доверие, пожертвовав своим свободным временем. Если ребёнок будет уверен в вашей поддержке, вашем понимании – ему будет легче преодолеть этот тяжкий возраст.</w:t>
      </w:r>
    </w:p>
    <w:p w:rsidR="002C02A5" w:rsidRPr="002D7F1C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02A5" w:rsidRPr="002D7F1C" w:rsidRDefault="002C02A5" w:rsidP="002D7F1C">
      <w:pPr>
        <w:pStyle w:val="ListParagraph"/>
        <w:numPr>
          <w:ilvl w:val="0"/>
          <w:numId w:val="1"/>
        </w:numPr>
        <w:spacing w:after="0" w:line="240" w:lineRule="auto"/>
        <w:ind w:right="7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Воспитывайте в подростке ответственность</w:t>
      </w:r>
    </w:p>
    <w:p w:rsidR="002C02A5" w:rsidRPr="002D7F1C" w:rsidRDefault="002C02A5" w:rsidP="00355B4B">
      <w:pPr>
        <w:pStyle w:val="ListParagraph"/>
        <w:spacing w:after="0" w:line="240" w:lineRule="auto"/>
        <w:ind w:right="75"/>
        <w:rPr>
          <w:rFonts w:ascii="Times New Roman" w:hAnsi="Times New Roman"/>
          <w:sz w:val="28"/>
          <w:szCs w:val="28"/>
          <w:lang w:eastAsia="ru-RU"/>
        </w:rPr>
      </w:pPr>
    </w:p>
    <w:p w:rsidR="002C02A5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sz w:val="28"/>
          <w:szCs w:val="28"/>
          <w:lang w:eastAsia="ru-RU"/>
        </w:rPr>
        <w:t>Это ваша великая задача, как подготовить подростка к жизни. Объясните, что если он хочет определенного образа жизни - нужно приложить определенные усилия для его достижения. Дело не только в деньгах, а в его ответственности, независимости и возможности «стоять на собственных ногах». У ребёнка должны быть свои обязанности по дому. Ставьте перед ним задачи, но не «спускайте с рук», если они не делают то, что полагается. Это учит подростка, как устроен мир. В конечном итоге он будет благодарен вам за науку.</w:t>
      </w:r>
    </w:p>
    <w:p w:rsidR="002C02A5" w:rsidRPr="002D7F1C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02A5" w:rsidRPr="002D7F1C" w:rsidRDefault="002C02A5" w:rsidP="00907B8B">
      <w:pPr>
        <w:pStyle w:val="ListParagraph"/>
        <w:numPr>
          <w:ilvl w:val="0"/>
          <w:numId w:val="1"/>
        </w:numPr>
        <w:spacing w:after="0" w:line="240" w:lineRule="auto"/>
        <w:ind w:right="7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Умейте слушать</w:t>
      </w:r>
    </w:p>
    <w:p w:rsidR="002C02A5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i/>
          <w:iCs/>
          <w:sz w:val="28"/>
          <w:szCs w:val="28"/>
          <w:u w:val="single"/>
          <w:lang w:eastAsia="ru-RU"/>
        </w:rPr>
        <w:br/>
      </w:r>
      <w:r w:rsidRPr="002D7F1C">
        <w:rPr>
          <w:rFonts w:ascii="Times New Roman" w:hAnsi="Times New Roman"/>
          <w:sz w:val="28"/>
          <w:szCs w:val="28"/>
          <w:lang w:eastAsia="ru-RU"/>
        </w:rPr>
        <w:t>Это означает, слушать и понимать, не осуждая. Даже если ребёнок спорит или даже грубит - не перебивайте. Постарайтесь уловить суть проблемы. Очень часто это крик о помощи. Помните, что ваш ребёнок вырос. Теперь его проблемы задевают его «по-взрослому».</w:t>
      </w:r>
    </w:p>
    <w:p w:rsidR="002C02A5" w:rsidRPr="002D7F1C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02A5" w:rsidRPr="002D7F1C" w:rsidRDefault="002C02A5" w:rsidP="002D7F1C">
      <w:pPr>
        <w:pStyle w:val="ListParagraph"/>
        <w:numPr>
          <w:ilvl w:val="0"/>
          <w:numId w:val="1"/>
        </w:numPr>
        <w:spacing w:after="0" w:line="240" w:lineRule="auto"/>
        <w:ind w:right="7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Не ленитесь объяснять</w:t>
      </w:r>
    </w:p>
    <w:p w:rsidR="002C02A5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i/>
          <w:iCs/>
          <w:sz w:val="28"/>
          <w:szCs w:val="28"/>
          <w:u w:val="single"/>
          <w:lang w:eastAsia="ru-RU"/>
        </w:rPr>
        <w:br/>
      </w:r>
      <w:r w:rsidRPr="002D7F1C">
        <w:rPr>
          <w:rFonts w:ascii="Times New Roman" w:hAnsi="Times New Roman"/>
          <w:sz w:val="28"/>
          <w:szCs w:val="28"/>
          <w:lang w:eastAsia="ru-RU"/>
        </w:rPr>
        <w:t>Всегда объясняйте причины ваших требований. Так вы поможете ребёнку впоследствии принимать правильные решения самостоятельно. Так скажите, что вы хотите видеть его дома к определенному времени, поскольку после этого на улицах не безопасно. Подросток должен видеть в вашей просьбе заботу, а не сухое требование, бездушный приказ.</w:t>
      </w:r>
    </w:p>
    <w:p w:rsidR="002C02A5" w:rsidRPr="002D7F1C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02A5" w:rsidRPr="002D7F1C" w:rsidRDefault="002C02A5" w:rsidP="002D7F1C">
      <w:pPr>
        <w:pStyle w:val="ListParagraph"/>
        <w:numPr>
          <w:ilvl w:val="0"/>
          <w:numId w:val="1"/>
        </w:numPr>
        <w:spacing w:after="0" w:line="240" w:lineRule="auto"/>
        <w:ind w:right="7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Будьте готовы встать на защиту подростка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2C02A5" w:rsidRPr="002D7F1C" w:rsidRDefault="002C02A5" w:rsidP="00355B4B">
      <w:pPr>
        <w:pStyle w:val="ListParagraph"/>
        <w:spacing w:after="0" w:line="240" w:lineRule="auto"/>
        <w:ind w:right="75"/>
        <w:rPr>
          <w:rFonts w:ascii="Times New Roman" w:hAnsi="Times New Roman"/>
          <w:sz w:val="28"/>
          <w:szCs w:val="28"/>
          <w:lang w:eastAsia="ru-RU"/>
        </w:rPr>
      </w:pPr>
    </w:p>
    <w:p w:rsidR="002C02A5" w:rsidRPr="002D7F1C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sz w:val="28"/>
          <w:szCs w:val="28"/>
          <w:lang w:eastAsia="ru-RU"/>
        </w:rPr>
        <w:t>При всей кажущейся взрослости, подростки – самые уязвимые существа на свете. Они нуждаются в защите. Кто же ещё встанет на их сторону, если не родители? Дайте ребёнку понять, что вы с ним. Что вступитесь, поможете советом и никогда не осудите. Подростку важно знать, что он не один в этом мире.</w:t>
      </w:r>
    </w:p>
    <w:p w:rsidR="002C02A5" w:rsidRPr="002D7F1C" w:rsidRDefault="002C02A5" w:rsidP="002D7F1C">
      <w:pPr>
        <w:pStyle w:val="ListParagraph"/>
        <w:numPr>
          <w:ilvl w:val="0"/>
          <w:numId w:val="1"/>
        </w:numPr>
        <w:spacing w:after="0" w:line="240" w:lineRule="auto"/>
        <w:ind w:right="7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Будьте в курсе</w:t>
      </w:r>
    </w:p>
    <w:p w:rsidR="002C02A5" w:rsidRPr="002D7F1C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sz w:val="28"/>
          <w:szCs w:val="28"/>
          <w:lang w:eastAsia="ru-RU"/>
        </w:rPr>
        <w:br/>
        <w:t>Знать, какую музыку слушает ваш ребёнок, как зовут его друзей (и их родителей), быть в курсе его школьных дел – задача максимум для хороших родителей. Это необходимо, чтобы иметь точки соприкосновения в общении родителей с подростком. Он обязательно оценит ваше внимание. Видя, что вы в курсе всех его дел, подросток просто не сможет вас игнорировать. И вряд ли захочет.</w:t>
      </w:r>
    </w:p>
    <w:p w:rsidR="002C02A5" w:rsidRPr="002D7F1C" w:rsidRDefault="002C02A5" w:rsidP="002D7F1C">
      <w:pPr>
        <w:spacing w:after="0" w:line="240" w:lineRule="auto"/>
        <w:ind w:right="7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8.Будьте гибким</w:t>
      </w:r>
    </w:p>
    <w:p w:rsidR="002C02A5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i/>
          <w:iCs/>
          <w:sz w:val="28"/>
          <w:szCs w:val="28"/>
          <w:u w:val="single"/>
          <w:lang w:eastAsia="ru-RU"/>
        </w:rPr>
        <w:br/>
      </w:r>
      <w:r w:rsidRPr="002D7F1C">
        <w:rPr>
          <w:rFonts w:ascii="Times New Roman" w:hAnsi="Times New Roman"/>
          <w:sz w:val="28"/>
          <w:szCs w:val="28"/>
          <w:lang w:eastAsia="ru-RU"/>
        </w:rPr>
        <w:t>Правила, конечно, должны быть, но не без исключений. Например, когда ребёнок должен убраться в своей комнате, но он занялся чтением интересной книги и просто забыл о своих обязанностях. Будьте гибкими, зрите в корень вопроса. В конце концов, уборка может подождать. Дайте ребёнку понять, что вы не бездушная машина, отдающая приказы, а человек понимающий и умеющий идти на компромисс. Поверьте, уже завтра подросток сам уберёт в своей комнате. С удовольствием.</w:t>
      </w:r>
    </w:p>
    <w:p w:rsidR="002C02A5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02A5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02A5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02A5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02A5" w:rsidRPr="002D7F1C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02A5" w:rsidRPr="002D7F1C" w:rsidRDefault="002C02A5" w:rsidP="002D7F1C">
      <w:pPr>
        <w:pStyle w:val="ListParagraph"/>
        <w:numPr>
          <w:ilvl w:val="0"/>
          <w:numId w:val="2"/>
        </w:numPr>
        <w:spacing w:after="0" w:line="240" w:lineRule="auto"/>
        <w:ind w:right="75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Имейте с ребёнком общие интересы</w:t>
      </w:r>
    </w:p>
    <w:p w:rsidR="002C02A5" w:rsidRPr="002D7F1C" w:rsidRDefault="002C02A5" w:rsidP="00355B4B">
      <w:pPr>
        <w:spacing w:after="0" w:line="240" w:lineRule="auto"/>
        <w:ind w:left="360" w:right="75"/>
        <w:rPr>
          <w:rFonts w:ascii="Times New Roman" w:hAnsi="Times New Roman"/>
          <w:sz w:val="28"/>
          <w:szCs w:val="28"/>
          <w:lang w:eastAsia="ru-RU"/>
        </w:rPr>
      </w:pPr>
    </w:p>
    <w:p w:rsidR="002C02A5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sz w:val="28"/>
          <w:szCs w:val="28"/>
          <w:lang w:eastAsia="ru-RU"/>
        </w:rPr>
        <w:t>Наличие общих интересов означает, что вы понимаете друг друга лучше. Вы вместе учитесь и делитесь опытом. Поверьте, ваш подросток хочет иметь какую-то связь с вами, кроме споров насчёт помощи по дому.</w:t>
      </w:r>
    </w:p>
    <w:p w:rsidR="002C02A5" w:rsidRPr="002D7F1C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02A5" w:rsidRPr="002D7F1C" w:rsidRDefault="002C02A5" w:rsidP="002D7F1C">
      <w:pPr>
        <w:pStyle w:val="ListParagraph"/>
        <w:numPr>
          <w:ilvl w:val="0"/>
          <w:numId w:val="3"/>
        </w:numPr>
        <w:spacing w:after="0" w:line="240" w:lineRule="auto"/>
        <w:ind w:right="75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 xml:space="preserve"> </w:t>
      </w:r>
      <w:r w:rsidRPr="002D7F1C">
        <w:rPr>
          <w:rFonts w:ascii="Times New Roman" w:hAnsi="Times New Roman"/>
          <w:b/>
          <w:bCs/>
          <w:i/>
          <w:iCs/>
          <w:sz w:val="28"/>
          <w:szCs w:val="28"/>
          <w:u w:val="single"/>
          <w:lang w:eastAsia="ru-RU"/>
        </w:rPr>
        <w:t>Продолжайте говорить, даже если он не будет слушать</w:t>
      </w:r>
    </w:p>
    <w:p w:rsidR="002C02A5" w:rsidRPr="002D7F1C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  <w:r w:rsidRPr="002D7F1C">
        <w:rPr>
          <w:rFonts w:ascii="Times New Roman" w:hAnsi="Times New Roman"/>
          <w:i/>
          <w:iCs/>
          <w:sz w:val="28"/>
          <w:szCs w:val="28"/>
          <w:u w:val="single"/>
          <w:lang w:eastAsia="ru-RU"/>
        </w:rPr>
        <w:br/>
      </w:r>
      <w:r w:rsidRPr="002D7F1C">
        <w:rPr>
          <w:rFonts w:ascii="Times New Roman" w:hAnsi="Times New Roman"/>
          <w:sz w:val="28"/>
          <w:szCs w:val="28"/>
          <w:lang w:eastAsia="ru-RU"/>
        </w:rPr>
        <w:t>Это кажется нелепым, но подростки всегда прислушиваются к родителям. Даже тогда, когда они кричат, они прекрасно слышат и понимают вас. Скажите своему ребёнку, что вы думаете о курении, наркотиках, алкоголизме. Информация обязательно пройдёт через него, даже если это выглядит так, как будто этого не произошло. Не игнорируйте проблемы ребёнка. И он не сможет проигнорировать вас.</w:t>
      </w:r>
    </w:p>
    <w:p w:rsidR="002C02A5" w:rsidRPr="002D7F1C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C02A5" w:rsidRPr="002D7F1C" w:rsidRDefault="002C02A5" w:rsidP="00355B4B">
      <w:pPr>
        <w:spacing w:after="0" w:line="240" w:lineRule="auto"/>
        <w:ind w:right="75"/>
        <w:jc w:val="both"/>
        <w:rPr>
          <w:rFonts w:ascii="Times New Roman" w:hAnsi="Times New Roman"/>
          <w:sz w:val="28"/>
          <w:szCs w:val="28"/>
          <w:lang w:eastAsia="ru-RU"/>
        </w:rPr>
      </w:pPr>
    </w:p>
    <w:sectPr w:rsidR="002C02A5" w:rsidRPr="002D7F1C" w:rsidSect="00907B8B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02A5" w:rsidRDefault="002C02A5">
      <w:r>
        <w:separator/>
      </w:r>
    </w:p>
  </w:endnote>
  <w:endnote w:type="continuationSeparator" w:id="0">
    <w:p w:rsidR="002C02A5" w:rsidRDefault="002C02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02A5" w:rsidRDefault="002C02A5">
      <w:r>
        <w:separator/>
      </w:r>
    </w:p>
  </w:footnote>
  <w:footnote w:type="continuationSeparator" w:id="0">
    <w:p w:rsidR="002C02A5" w:rsidRDefault="002C02A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2A5" w:rsidRDefault="002C02A5" w:rsidP="00CD2C2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C02A5" w:rsidRDefault="002C02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02A5" w:rsidRDefault="002C02A5" w:rsidP="00CD2C24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2C02A5" w:rsidRDefault="002C02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14096"/>
    <w:multiLevelType w:val="multilevel"/>
    <w:tmpl w:val="35CADD9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0F351FA"/>
    <w:multiLevelType w:val="hybridMultilevel"/>
    <w:tmpl w:val="EB3876FC"/>
    <w:lvl w:ilvl="0" w:tplc="88640584">
      <w:start w:val="9"/>
      <w:numFmt w:val="decimal"/>
      <w:lvlText w:val="%1"/>
      <w:lvlJc w:val="left"/>
      <w:pPr>
        <w:ind w:left="720" w:hanging="360"/>
      </w:pPr>
      <w:rPr>
        <w:rFonts w:cs="Times New Roman" w:hint="default"/>
        <w:b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5C5860DB"/>
    <w:multiLevelType w:val="hybridMultilevel"/>
    <w:tmpl w:val="DE480036"/>
    <w:lvl w:ilvl="0" w:tplc="3FA658D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  <w:u w:val="singl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7336660"/>
    <w:multiLevelType w:val="hybridMultilevel"/>
    <w:tmpl w:val="1A1028C4"/>
    <w:lvl w:ilvl="0" w:tplc="870C4C86">
      <w:start w:val="10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E4E45"/>
    <w:rsid w:val="00017806"/>
    <w:rsid w:val="000D5364"/>
    <w:rsid w:val="001B1912"/>
    <w:rsid w:val="002C02A5"/>
    <w:rsid w:val="002C0701"/>
    <w:rsid w:val="002C3AAB"/>
    <w:rsid w:val="002D7F1C"/>
    <w:rsid w:val="00344CB3"/>
    <w:rsid w:val="00355B4B"/>
    <w:rsid w:val="0040032D"/>
    <w:rsid w:val="005C5811"/>
    <w:rsid w:val="00907B8B"/>
    <w:rsid w:val="009F16A3"/>
    <w:rsid w:val="00A01A88"/>
    <w:rsid w:val="00BE4E45"/>
    <w:rsid w:val="00CA3EA3"/>
    <w:rsid w:val="00CD2C24"/>
    <w:rsid w:val="00D73AC8"/>
    <w:rsid w:val="00E37C7C"/>
    <w:rsid w:val="00E743E7"/>
    <w:rsid w:val="00E85465"/>
    <w:rsid w:val="00F91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4E45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355B4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907B8B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907B8B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</TotalTime>
  <Pages>3</Pages>
  <Words>725</Words>
  <Characters>4137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</dc:creator>
  <cp:keywords/>
  <dc:description/>
  <cp:lastModifiedBy>Admin</cp:lastModifiedBy>
  <cp:revision>7</cp:revision>
  <cp:lastPrinted>2017-01-16T08:26:00Z</cp:lastPrinted>
  <dcterms:created xsi:type="dcterms:W3CDTF">2012-01-04T11:01:00Z</dcterms:created>
  <dcterms:modified xsi:type="dcterms:W3CDTF">2019-10-04T13:54:00Z</dcterms:modified>
</cp:coreProperties>
</file>